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45" w:type="dxa"/>
        <w:tblCellSpacing w:w="0" w:type="dxa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2400"/>
        <w:gridCol w:w="7245"/>
      </w:tblGrid>
      <w:tr w:rsidR="00171EAB" w:rsidRPr="00E25063">
        <w:trPr>
          <w:tblCellSpacing w:w="0" w:type="dxa"/>
        </w:trPr>
        <w:tc>
          <w:tcPr>
            <w:tcW w:w="2400" w:type="dxa"/>
            <w:vAlign w:val="center"/>
          </w:tcPr>
          <w:p w:rsidR="00171EAB" w:rsidRPr="008B1322" w:rsidRDefault="00171EAB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45" w:type="dxa"/>
            <w:vAlign w:val="center"/>
          </w:tcPr>
          <w:p w:rsidR="00171EAB" w:rsidRPr="00E25063" w:rsidRDefault="00171EAB" w:rsidP="006716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bg-BG"/>
              </w:rPr>
            </w:pPr>
            <w:r w:rsidRPr="00E2506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Образец №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bg-BG"/>
              </w:rPr>
              <w:t>7</w:t>
            </w:r>
            <w:r w:rsidRPr="00E2506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bg-BG"/>
              </w:rPr>
              <w:t>-1</w:t>
            </w:r>
          </w:p>
        </w:tc>
      </w:tr>
    </w:tbl>
    <w:p w:rsidR="00171EAB" w:rsidRDefault="00171EAB" w:rsidP="006E53AE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645" w:type="dxa"/>
        <w:tblCellSpacing w:w="0" w:type="dxa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9645"/>
      </w:tblGrid>
      <w:tr w:rsidR="00171EAB" w:rsidRPr="008B1322">
        <w:trPr>
          <w:tblCellSpacing w:w="0" w:type="dxa"/>
        </w:trPr>
        <w:tc>
          <w:tcPr>
            <w:tcW w:w="9645" w:type="dxa"/>
          </w:tcPr>
          <w:p w:rsidR="00171EAB" w:rsidRPr="008B1322" w:rsidRDefault="00171EAB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1EAB" w:rsidRPr="00E25063" w:rsidRDefault="00171EAB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50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ДЕКЛАРАЦИЯ </w:t>
            </w:r>
          </w:p>
          <w:p w:rsidR="00171EAB" w:rsidRPr="000D33B8" w:rsidRDefault="00171EAB" w:rsidP="009D5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E250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 чл. 51а ЗОП за ангажираност на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специалиста</w:t>
            </w:r>
          </w:p>
        </w:tc>
      </w:tr>
      <w:tr w:rsidR="00171EAB" w:rsidRPr="008B1322">
        <w:trPr>
          <w:tblCellSpacing w:w="0" w:type="dxa"/>
        </w:trPr>
        <w:tc>
          <w:tcPr>
            <w:tcW w:w="9645" w:type="dxa"/>
          </w:tcPr>
          <w:p w:rsidR="00171EAB" w:rsidRPr="008B1322" w:rsidRDefault="00171EAB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1EAB" w:rsidRDefault="00171EAB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171EAB" w:rsidRDefault="00171EAB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171EAB" w:rsidRPr="00E25063" w:rsidRDefault="00171EAB" w:rsidP="00E250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B1322">
              <w:rPr>
                <w:rFonts w:ascii="Times New Roman" w:hAnsi="Times New Roman" w:cs="Times New Roman"/>
                <w:sz w:val="24"/>
                <w:szCs w:val="24"/>
              </w:rPr>
              <w:t>Подписаният/ата ......................................................................................................................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...........</w:t>
            </w:r>
          </w:p>
        </w:tc>
      </w:tr>
      <w:tr w:rsidR="00171EAB" w:rsidRPr="008B1322">
        <w:trPr>
          <w:tblCellSpacing w:w="0" w:type="dxa"/>
        </w:trPr>
        <w:tc>
          <w:tcPr>
            <w:tcW w:w="9645" w:type="dxa"/>
          </w:tcPr>
          <w:p w:rsidR="00171EAB" w:rsidRPr="00E25063" w:rsidRDefault="00171EAB" w:rsidP="00E250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             </w:t>
            </w:r>
            <w:r w:rsidRPr="00E25063">
              <w:rPr>
                <w:rFonts w:ascii="Times New Roman" w:hAnsi="Times New Roman" w:cs="Times New Roman"/>
                <w:i/>
                <w:iCs/>
              </w:rPr>
              <w:t>(трите имена)</w:t>
            </w:r>
          </w:p>
        </w:tc>
      </w:tr>
      <w:tr w:rsidR="00171EAB" w:rsidRPr="008B1322">
        <w:trPr>
          <w:tblCellSpacing w:w="0" w:type="dxa"/>
        </w:trPr>
        <w:tc>
          <w:tcPr>
            <w:tcW w:w="9645" w:type="dxa"/>
          </w:tcPr>
          <w:p w:rsidR="00171EAB" w:rsidRPr="008B1322" w:rsidRDefault="00171EAB" w:rsidP="00E250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1EAB" w:rsidRPr="00E25063" w:rsidRDefault="00171EAB" w:rsidP="00E250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B1322">
              <w:rPr>
                <w:rFonts w:ascii="Times New Roman" w:hAnsi="Times New Roman" w:cs="Times New Roman"/>
                <w:sz w:val="24"/>
                <w:szCs w:val="24"/>
              </w:rPr>
              <w:t>...................................................................................................................................................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...........</w:t>
            </w:r>
          </w:p>
        </w:tc>
      </w:tr>
      <w:tr w:rsidR="00171EAB" w:rsidRPr="00E25063">
        <w:trPr>
          <w:tblCellSpacing w:w="0" w:type="dxa"/>
        </w:trPr>
        <w:tc>
          <w:tcPr>
            <w:tcW w:w="9645" w:type="dxa"/>
          </w:tcPr>
          <w:p w:rsidR="00171EAB" w:rsidRPr="00E25063" w:rsidRDefault="00171EAB" w:rsidP="00E250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  <w:lang w:val="bg-BG"/>
              </w:rPr>
              <w:t xml:space="preserve">                                                               </w:t>
            </w:r>
            <w:r w:rsidRPr="00E25063">
              <w:rPr>
                <w:rFonts w:ascii="Times New Roman" w:hAnsi="Times New Roman" w:cs="Times New Roman"/>
                <w:i/>
                <w:iCs/>
              </w:rPr>
              <w:t>(данни по документ за самоличност)</w:t>
            </w:r>
          </w:p>
        </w:tc>
      </w:tr>
      <w:tr w:rsidR="00171EAB" w:rsidRPr="008B1322">
        <w:trPr>
          <w:tblCellSpacing w:w="0" w:type="dxa"/>
        </w:trPr>
        <w:tc>
          <w:tcPr>
            <w:tcW w:w="9645" w:type="dxa"/>
          </w:tcPr>
          <w:p w:rsidR="00171EAB" w:rsidRDefault="00171EAB" w:rsidP="001868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171EAB" w:rsidRPr="00E25063" w:rsidRDefault="00171EAB" w:rsidP="001868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B1322">
              <w:rPr>
                <w:rFonts w:ascii="Times New Roman" w:hAnsi="Times New Roman" w:cs="Times New Roman"/>
                <w:sz w:val="24"/>
                <w:szCs w:val="24"/>
              </w:rPr>
              <w:t xml:space="preserve">в качеството ми на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специалист</w:t>
            </w:r>
            <w:r w:rsidRPr="008B1322">
              <w:rPr>
                <w:rFonts w:ascii="Times New Roman" w:hAnsi="Times New Roman" w:cs="Times New Roman"/>
                <w:sz w:val="24"/>
                <w:szCs w:val="24"/>
              </w:rPr>
              <w:t xml:space="preserve"> в офертата на ................................................................................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.</w:t>
            </w:r>
            <w:bookmarkStart w:id="0" w:name="_GoBack"/>
            <w:bookmarkEnd w:id="0"/>
          </w:p>
        </w:tc>
      </w:tr>
      <w:tr w:rsidR="00171EAB" w:rsidRPr="008B1322">
        <w:trPr>
          <w:tblCellSpacing w:w="0" w:type="dxa"/>
        </w:trPr>
        <w:tc>
          <w:tcPr>
            <w:tcW w:w="9645" w:type="dxa"/>
          </w:tcPr>
          <w:p w:rsidR="00171EAB" w:rsidRPr="00E25063" w:rsidRDefault="00171EAB" w:rsidP="00E250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bg-BG"/>
              </w:rPr>
              <w:t xml:space="preserve">                                                                                                  </w:t>
            </w:r>
            <w:r w:rsidRPr="00E25063">
              <w:rPr>
                <w:rFonts w:ascii="Times New Roman" w:hAnsi="Times New Roman" w:cs="Times New Roman"/>
                <w:i/>
                <w:iCs/>
              </w:rPr>
              <w:t>(наименование на участника)</w:t>
            </w:r>
          </w:p>
        </w:tc>
      </w:tr>
      <w:tr w:rsidR="00171EAB" w:rsidRPr="008B1322">
        <w:trPr>
          <w:tblCellSpacing w:w="0" w:type="dxa"/>
        </w:trPr>
        <w:tc>
          <w:tcPr>
            <w:tcW w:w="9645" w:type="dxa"/>
          </w:tcPr>
          <w:p w:rsidR="00171EAB" w:rsidRPr="008B1322" w:rsidRDefault="00171EAB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1EAB" w:rsidRDefault="00171EAB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  <w:p w:rsidR="00171EAB" w:rsidRDefault="00171EAB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 w:rsidRPr="00E250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ДЕКЛАРИРАМ:</w:t>
            </w:r>
          </w:p>
          <w:p w:rsidR="00171EAB" w:rsidRPr="00E25063" w:rsidRDefault="00171EAB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</w:tc>
      </w:tr>
      <w:tr w:rsidR="00171EAB" w:rsidRPr="00E25063">
        <w:trPr>
          <w:tblCellSpacing w:w="0" w:type="dxa"/>
        </w:trPr>
        <w:tc>
          <w:tcPr>
            <w:tcW w:w="9645" w:type="dxa"/>
          </w:tcPr>
          <w:p w:rsidR="00171EAB" w:rsidRPr="00E25063" w:rsidRDefault="00171EAB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1EAB" w:rsidRPr="00E76B2E" w:rsidRDefault="00171EAB" w:rsidP="00C45A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bg-BG"/>
              </w:rPr>
            </w:pPr>
            <w:r w:rsidRPr="00E76B2E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EA30EA">
              <w:rPr>
                <w:rFonts w:ascii="Times New Roman" w:hAnsi="Times New Roman" w:cs="Times New Roman"/>
                <w:sz w:val="24"/>
                <w:szCs w:val="24"/>
              </w:rPr>
              <w:t>1. На разположение съм да поема работата по обществена поръчка с предмет</w:t>
            </w:r>
            <w:r w:rsidRPr="00EA30E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:</w:t>
            </w:r>
            <w:r w:rsidRPr="00EA30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A30E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„</w:t>
            </w:r>
            <w:r w:rsidRPr="00EA30EA">
              <w:rPr>
                <w:rFonts w:ascii="Times New Roman" w:hAnsi="Times New Roman" w:cs="Times New Roman"/>
                <w:sz w:val="24"/>
                <w:szCs w:val="24"/>
              </w:rPr>
              <w:t xml:space="preserve">Изработване на </w:t>
            </w:r>
            <w:r w:rsidRPr="00EA30EA">
              <w:rPr>
                <w:rStyle w:val="5pt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lang w:eastAsia="ru-RU"/>
              </w:rPr>
              <w:t>Горскостопански план н</w:t>
            </w:r>
            <w:r w:rsidRPr="00EA30EA">
              <w:rPr>
                <w:rStyle w:val="5pt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lang w:val="bg-BG" w:eastAsia="ru-RU"/>
              </w:rPr>
              <w:t>а горите собственост на</w:t>
            </w:r>
            <w:r>
              <w:rPr>
                <w:rStyle w:val="5pt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Style w:val="5pt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lang w:val="bg-BG" w:eastAsia="ru-RU"/>
              </w:rPr>
              <w:t>О</w:t>
            </w:r>
            <w:r w:rsidRPr="00EA30EA">
              <w:rPr>
                <w:rStyle w:val="5pt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lang w:eastAsia="ru-RU"/>
              </w:rPr>
              <w:t>бщина Искър”</w:t>
            </w:r>
            <w:r>
              <w:rPr>
                <w:rStyle w:val="5pt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lang w:val="bg-BG" w:eastAsia="ru-RU"/>
              </w:rPr>
              <w:t>.</w:t>
            </w:r>
          </w:p>
        </w:tc>
      </w:tr>
      <w:tr w:rsidR="00171EAB" w:rsidRPr="008B1322">
        <w:trPr>
          <w:tblCellSpacing w:w="0" w:type="dxa"/>
        </w:trPr>
        <w:tc>
          <w:tcPr>
            <w:tcW w:w="9645" w:type="dxa"/>
          </w:tcPr>
          <w:p w:rsidR="00171EAB" w:rsidRPr="008B1322" w:rsidRDefault="00171EAB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1322">
              <w:rPr>
                <w:rFonts w:ascii="Times New Roman" w:hAnsi="Times New Roman" w:cs="Times New Roman"/>
                <w:sz w:val="24"/>
                <w:szCs w:val="24"/>
              </w:rPr>
              <w:t xml:space="preserve">2. Задължавам се да работя в съответствие с предложението на участника за качественото изпълнение на обществената поръчка. </w:t>
            </w:r>
          </w:p>
        </w:tc>
      </w:tr>
      <w:tr w:rsidR="00171EAB" w:rsidRPr="008B1322">
        <w:trPr>
          <w:tblCellSpacing w:w="0" w:type="dxa"/>
        </w:trPr>
        <w:tc>
          <w:tcPr>
            <w:tcW w:w="9645" w:type="dxa"/>
          </w:tcPr>
          <w:p w:rsidR="00171EAB" w:rsidRPr="008B1322" w:rsidRDefault="00171EAB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1EAB" w:rsidRPr="008B1322" w:rsidRDefault="00171EAB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1322">
              <w:rPr>
                <w:rFonts w:ascii="Times New Roman" w:hAnsi="Times New Roman" w:cs="Times New Roman"/>
                <w:sz w:val="24"/>
                <w:szCs w:val="24"/>
              </w:rPr>
              <w:t>3. Заявените от участника по отношение на мен данни и информация са верни.</w:t>
            </w:r>
          </w:p>
        </w:tc>
      </w:tr>
      <w:tr w:rsidR="00171EAB" w:rsidRPr="008B1322">
        <w:trPr>
          <w:tblCellSpacing w:w="0" w:type="dxa"/>
        </w:trPr>
        <w:tc>
          <w:tcPr>
            <w:tcW w:w="9645" w:type="dxa"/>
          </w:tcPr>
          <w:p w:rsidR="00171EAB" w:rsidRPr="008B1322" w:rsidRDefault="00171EAB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1EAB" w:rsidRPr="008B1322" w:rsidRDefault="00171EAB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1322">
              <w:rPr>
                <w:rFonts w:ascii="Times New Roman" w:hAnsi="Times New Roman" w:cs="Times New Roman"/>
                <w:sz w:val="24"/>
                <w:szCs w:val="24"/>
              </w:rPr>
              <w:t>4. Разбирам, че всяко невярно изявление от моя страна може да доведе до отстраняване на участника от процедурата.</w:t>
            </w:r>
          </w:p>
        </w:tc>
      </w:tr>
      <w:tr w:rsidR="00171EAB" w:rsidRPr="008B1322">
        <w:trPr>
          <w:tblCellSpacing w:w="0" w:type="dxa"/>
        </w:trPr>
        <w:tc>
          <w:tcPr>
            <w:tcW w:w="9645" w:type="dxa"/>
          </w:tcPr>
          <w:p w:rsidR="00171EAB" w:rsidRPr="008B1322" w:rsidRDefault="00171EAB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1EAB" w:rsidRPr="008B1322" w:rsidRDefault="00171EAB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1322">
              <w:rPr>
                <w:rFonts w:ascii="Times New Roman" w:hAnsi="Times New Roman" w:cs="Times New Roman"/>
                <w:sz w:val="24"/>
                <w:szCs w:val="24"/>
              </w:rPr>
              <w:t>5. Задължавам се да не разпространявам по никакъв повод и под никакъв предлог данните, свързани с обществената поръчка, станали ми известни във връзка с моето участие в процедурата.</w:t>
            </w:r>
          </w:p>
        </w:tc>
      </w:tr>
      <w:tr w:rsidR="00171EAB" w:rsidRPr="008B1322">
        <w:trPr>
          <w:tblCellSpacing w:w="0" w:type="dxa"/>
        </w:trPr>
        <w:tc>
          <w:tcPr>
            <w:tcW w:w="9645" w:type="dxa"/>
          </w:tcPr>
          <w:p w:rsidR="00171EAB" w:rsidRDefault="00171EAB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171EAB" w:rsidRPr="00E25063" w:rsidRDefault="00171EAB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171EAB" w:rsidRPr="008B1322" w:rsidRDefault="00171EAB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1EAB" w:rsidRPr="008B1322" w:rsidRDefault="00171EAB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1322">
              <w:rPr>
                <w:rFonts w:ascii="Times New Roman" w:hAnsi="Times New Roman" w:cs="Times New Roman"/>
                <w:sz w:val="24"/>
                <w:szCs w:val="24"/>
              </w:rPr>
              <w:t>Дата: ..................................................                             Декларатор:.........................................</w:t>
            </w:r>
          </w:p>
        </w:tc>
      </w:tr>
      <w:tr w:rsidR="00171EAB" w:rsidRPr="008B1322">
        <w:trPr>
          <w:tblCellSpacing w:w="0" w:type="dxa"/>
        </w:trPr>
        <w:tc>
          <w:tcPr>
            <w:tcW w:w="9645" w:type="dxa"/>
          </w:tcPr>
          <w:p w:rsidR="00171EAB" w:rsidRPr="008B1322" w:rsidRDefault="00171EAB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71EAB" w:rsidRPr="006E53AE" w:rsidRDefault="00171EAB" w:rsidP="006E53AE">
      <w:pPr>
        <w:rPr>
          <w:rFonts w:cs="Times New Roman"/>
        </w:rPr>
      </w:pPr>
    </w:p>
    <w:sectPr w:rsidR="00171EAB" w:rsidRPr="006E53AE" w:rsidSect="00E25063">
      <w:headerReference w:type="default" r:id="rId6"/>
      <w:pgSz w:w="12240" w:h="15840"/>
      <w:pgMar w:top="993" w:right="1440" w:bottom="1417" w:left="1440" w:header="540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1EAB" w:rsidRDefault="00171EAB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171EAB" w:rsidRDefault="00171EAB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1EAB" w:rsidRDefault="00171EAB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171EAB" w:rsidRDefault="00171EAB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1EAB" w:rsidRPr="005913D1" w:rsidRDefault="00171EAB" w:rsidP="005913D1">
    <w:pPr>
      <w:pStyle w:val="Header"/>
      <w:jc w:val="center"/>
      <w:rPr>
        <w:rFonts w:ascii="Times New Roman" w:hAnsi="Times New Roman" w:cs="Times New Roman"/>
        <w:b/>
        <w:bCs/>
        <w:sz w:val="24"/>
        <w:szCs w:val="24"/>
      </w:rPr>
    </w:pPr>
    <w:r w:rsidRPr="005913D1">
      <w:rPr>
        <w:rFonts w:ascii="Times New Roman" w:hAnsi="Times New Roman" w:cs="Times New Roman"/>
        <w:sz w:val="24"/>
        <w:szCs w:val="24"/>
        <w:lang w:val="ru-RU"/>
      </w:rPr>
      <w:t>Открита процедура</w:t>
    </w:r>
    <w:r w:rsidRPr="005913D1">
      <w:rPr>
        <w:rFonts w:ascii="Times New Roman" w:hAnsi="Times New Roman" w:cs="Times New Roman"/>
        <w:sz w:val="24"/>
        <w:szCs w:val="24"/>
      </w:rPr>
      <w:t xml:space="preserve"> </w:t>
    </w:r>
    <w:r w:rsidRPr="005913D1">
      <w:rPr>
        <w:rFonts w:ascii="Times New Roman" w:hAnsi="Times New Roman" w:cs="Times New Roman"/>
        <w:sz w:val="24"/>
        <w:szCs w:val="24"/>
        <w:lang w:val="ru-RU"/>
      </w:rPr>
      <w:t>за</w:t>
    </w:r>
    <w:r w:rsidRPr="005913D1">
      <w:rPr>
        <w:rFonts w:ascii="Times New Roman" w:hAnsi="Times New Roman" w:cs="Times New Roman"/>
        <w:sz w:val="24"/>
        <w:szCs w:val="24"/>
      </w:rPr>
      <w:t xml:space="preserve"> </w:t>
    </w:r>
    <w:r w:rsidRPr="005913D1">
      <w:rPr>
        <w:rFonts w:ascii="Times New Roman" w:hAnsi="Times New Roman" w:cs="Times New Roman"/>
        <w:sz w:val="24"/>
        <w:szCs w:val="24"/>
        <w:lang w:val="ru-RU"/>
      </w:rPr>
      <w:t>възлагане на обществена поръчка с предмет:</w:t>
    </w:r>
    <w:r w:rsidRPr="005913D1">
      <w:rPr>
        <w:rFonts w:ascii="Times New Roman" w:hAnsi="Times New Roman" w:cs="Times New Roman"/>
        <w:sz w:val="24"/>
        <w:szCs w:val="24"/>
      </w:rPr>
      <w:t xml:space="preserve"> </w:t>
    </w:r>
    <w:r w:rsidRPr="005913D1">
      <w:rPr>
        <w:rFonts w:ascii="Times New Roman" w:hAnsi="Times New Roman" w:cs="Times New Roman"/>
        <w:sz w:val="24"/>
        <w:szCs w:val="24"/>
        <w:lang w:val="bg-BG"/>
      </w:rPr>
      <w:t>„</w:t>
    </w:r>
    <w:r w:rsidRPr="005913D1">
      <w:rPr>
        <w:rFonts w:ascii="Times New Roman" w:hAnsi="Times New Roman" w:cs="Times New Roman"/>
        <w:sz w:val="24"/>
        <w:szCs w:val="24"/>
      </w:rPr>
      <w:t xml:space="preserve">Изработване на </w:t>
    </w:r>
    <w:r w:rsidRPr="005913D1">
      <w:rPr>
        <w:rStyle w:val="5pt"/>
        <w:rFonts w:ascii="Times New Roman" w:hAnsi="Times New Roman" w:cs="Times New Roman"/>
        <w:b w:val="0"/>
        <w:bCs w:val="0"/>
        <w:color w:val="000000"/>
        <w:sz w:val="24"/>
        <w:szCs w:val="24"/>
        <w:lang w:eastAsia="ru-RU"/>
      </w:rPr>
      <w:t>Горскостопански план н</w:t>
    </w:r>
    <w:r w:rsidRPr="005913D1">
      <w:rPr>
        <w:rStyle w:val="5pt"/>
        <w:rFonts w:ascii="Times New Roman" w:hAnsi="Times New Roman" w:cs="Times New Roman"/>
        <w:b w:val="0"/>
        <w:bCs w:val="0"/>
        <w:color w:val="000000"/>
        <w:sz w:val="24"/>
        <w:szCs w:val="24"/>
        <w:lang w:val="bg-BG" w:eastAsia="ru-RU"/>
      </w:rPr>
      <w:t>а горите собственост на</w:t>
    </w:r>
    <w:r>
      <w:rPr>
        <w:rStyle w:val="5pt"/>
        <w:rFonts w:ascii="Times New Roman" w:hAnsi="Times New Roman" w:cs="Times New Roman"/>
        <w:b w:val="0"/>
        <w:bCs w:val="0"/>
        <w:color w:val="000000"/>
        <w:sz w:val="24"/>
        <w:szCs w:val="24"/>
        <w:lang w:eastAsia="ru-RU"/>
      </w:rPr>
      <w:t xml:space="preserve"> </w:t>
    </w:r>
    <w:r>
      <w:rPr>
        <w:rStyle w:val="5pt"/>
        <w:rFonts w:ascii="Times New Roman" w:hAnsi="Times New Roman" w:cs="Times New Roman"/>
        <w:b w:val="0"/>
        <w:bCs w:val="0"/>
        <w:color w:val="000000"/>
        <w:sz w:val="24"/>
        <w:szCs w:val="24"/>
        <w:lang w:val="bg-BG" w:eastAsia="ru-RU"/>
      </w:rPr>
      <w:t>О</w:t>
    </w:r>
    <w:r w:rsidRPr="005913D1">
      <w:rPr>
        <w:rStyle w:val="5pt"/>
        <w:rFonts w:ascii="Times New Roman" w:hAnsi="Times New Roman" w:cs="Times New Roman"/>
        <w:b w:val="0"/>
        <w:bCs w:val="0"/>
        <w:color w:val="000000"/>
        <w:sz w:val="24"/>
        <w:szCs w:val="24"/>
        <w:lang w:eastAsia="ru-RU"/>
      </w:rPr>
      <w:t>бщина Искър”</w:t>
    </w:r>
  </w:p>
  <w:p w:rsidR="00171EAB" w:rsidRPr="005913D1" w:rsidRDefault="00171EAB" w:rsidP="005913D1">
    <w:pPr>
      <w:pStyle w:val="Header"/>
      <w:rPr>
        <w:rFonts w:cs="Times New Roman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12EE9"/>
    <w:rsid w:val="00081A97"/>
    <w:rsid w:val="000A6C5D"/>
    <w:rsid w:val="000D33B8"/>
    <w:rsid w:val="00103E1B"/>
    <w:rsid w:val="00171EAB"/>
    <w:rsid w:val="00186851"/>
    <w:rsid w:val="003A3ED8"/>
    <w:rsid w:val="003C0164"/>
    <w:rsid w:val="003D53D0"/>
    <w:rsid w:val="00402E5C"/>
    <w:rsid w:val="00424C24"/>
    <w:rsid w:val="00451E2A"/>
    <w:rsid w:val="0046163A"/>
    <w:rsid w:val="004A7CB0"/>
    <w:rsid w:val="004B379B"/>
    <w:rsid w:val="004C59D6"/>
    <w:rsid w:val="004D1211"/>
    <w:rsid w:val="004E745B"/>
    <w:rsid w:val="00517E9C"/>
    <w:rsid w:val="00525117"/>
    <w:rsid w:val="005913D1"/>
    <w:rsid w:val="005A48B1"/>
    <w:rsid w:val="006716FF"/>
    <w:rsid w:val="006C2534"/>
    <w:rsid w:val="006E53AE"/>
    <w:rsid w:val="006F2BC8"/>
    <w:rsid w:val="007115C7"/>
    <w:rsid w:val="00745C89"/>
    <w:rsid w:val="00811A89"/>
    <w:rsid w:val="008B1322"/>
    <w:rsid w:val="008B58C7"/>
    <w:rsid w:val="00914CF4"/>
    <w:rsid w:val="00942269"/>
    <w:rsid w:val="009D5840"/>
    <w:rsid w:val="00A83BF8"/>
    <w:rsid w:val="00AE5222"/>
    <w:rsid w:val="00BD22A4"/>
    <w:rsid w:val="00C45AAC"/>
    <w:rsid w:val="00C97F66"/>
    <w:rsid w:val="00CC59FB"/>
    <w:rsid w:val="00CD754A"/>
    <w:rsid w:val="00CE1CEF"/>
    <w:rsid w:val="00D12EE9"/>
    <w:rsid w:val="00DE34BC"/>
    <w:rsid w:val="00E25063"/>
    <w:rsid w:val="00E34BFA"/>
    <w:rsid w:val="00E76B2E"/>
    <w:rsid w:val="00EA30EA"/>
    <w:rsid w:val="00EC6104"/>
    <w:rsid w:val="00EE52FF"/>
    <w:rsid w:val="00F03542"/>
    <w:rsid w:val="00FE5C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2EE9"/>
    <w:pPr>
      <w:spacing w:after="200" w:line="276" w:lineRule="auto"/>
    </w:pPr>
    <w:rPr>
      <w:rFonts w:eastAsia="Times New Roman" w:cs="Calibri"/>
      <w:lang w:val="en-US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517E9C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6C2534"/>
    <w:rPr>
      <w:rFonts w:eastAsia="Times New Roman"/>
      <w:lang w:val="en-US" w:eastAsia="en-US"/>
    </w:rPr>
  </w:style>
  <w:style w:type="paragraph" w:styleId="Footer">
    <w:name w:val="footer"/>
    <w:basedOn w:val="Normal"/>
    <w:link w:val="FooterChar"/>
    <w:uiPriority w:val="99"/>
    <w:rsid w:val="00517E9C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6C2534"/>
    <w:rPr>
      <w:rFonts w:eastAsia="Times New Roman"/>
      <w:lang w:val="en-US" w:eastAsia="en-US"/>
    </w:rPr>
  </w:style>
  <w:style w:type="character" w:customStyle="1" w:styleId="CharChar4">
    <w:name w:val="Char Char4"/>
    <w:uiPriority w:val="99"/>
    <w:rsid w:val="00C45AAC"/>
    <w:rPr>
      <w:sz w:val="24"/>
      <w:szCs w:val="24"/>
    </w:rPr>
  </w:style>
  <w:style w:type="character" w:customStyle="1" w:styleId="5pt">
    <w:name w:val="Основной текст + 5 pt"/>
    <w:aliases w:val="Полужирный,Интервал 0 pt"/>
    <w:uiPriority w:val="99"/>
    <w:rsid w:val="00C45AAC"/>
    <w:rPr>
      <w:rFonts w:ascii="Arial" w:hAnsi="Arial" w:cs="Arial"/>
      <w:b/>
      <w:bCs/>
      <w:spacing w:val="2"/>
      <w:sz w:val="10"/>
      <w:szCs w:val="10"/>
      <w:u w:val="none"/>
    </w:rPr>
  </w:style>
  <w:style w:type="character" w:customStyle="1" w:styleId="CharChar41">
    <w:name w:val="Char Char41"/>
    <w:uiPriority w:val="99"/>
    <w:rsid w:val="00E76B2E"/>
    <w:rPr>
      <w:sz w:val="24"/>
      <w:szCs w:val="24"/>
    </w:rPr>
  </w:style>
  <w:style w:type="character" w:customStyle="1" w:styleId="CharChar42">
    <w:name w:val="Char Char42"/>
    <w:uiPriority w:val="99"/>
    <w:rsid w:val="005913D1"/>
    <w:rPr>
      <w:sz w:val="24"/>
      <w:szCs w:val="24"/>
    </w:rPr>
  </w:style>
  <w:style w:type="paragraph" w:customStyle="1" w:styleId="CharCharCharCharCharCharCharCharChar1CharCharCharCharCharCharCharCharCharChar">
    <w:name w:val="Char Char Char Char Char Char Char Char Char1 Знак Знак Char Char Знак Знак Char Char Знак Знак Char Char Знак Знак Char Char Знак Знак Char Char"/>
    <w:basedOn w:val="Normal"/>
    <w:uiPriority w:val="99"/>
    <w:rsid w:val="005913D1"/>
    <w:pPr>
      <w:tabs>
        <w:tab w:val="left" w:pos="709"/>
      </w:tabs>
      <w:spacing w:after="0" w:line="240" w:lineRule="auto"/>
    </w:pPr>
    <w:rPr>
      <w:rFonts w:ascii="Tahoma" w:eastAsia="Calibri" w:hAnsi="Tahoma" w:cs="Tahoma"/>
      <w:sz w:val="24"/>
      <w:szCs w:val="24"/>
      <w:lang w:val="pl-PL"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</TotalTime>
  <Pages>1</Pages>
  <Words>237</Words>
  <Characters>1351</Characters>
  <Application>Microsoft Office Outlook</Application>
  <DocSecurity>0</DocSecurity>
  <Lines>0</Lines>
  <Paragraphs>0</Paragraphs>
  <ScaleCrop>false</ScaleCrop>
  <Company>&lt;arabianhorse&gt;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 № 8-1</dc:title>
  <dc:subject/>
  <dc:creator>staroselci</dc:creator>
  <cp:keywords/>
  <dc:description/>
  <cp:lastModifiedBy>ISKAR 7</cp:lastModifiedBy>
  <cp:revision>12</cp:revision>
  <dcterms:created xsi:type="dcterms:W3CDTF">2015-01-07T11:28:00Z</dcterms:created>
  <dcterms:modified xsi:type="dcterms:W3CDTF">2015-07-23T07:22:00Z</dcterms:modified>
</cp:coreProperties>
</file>